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ADE82" w14:textId="77777777" w:rsidR="006B2F86" w:rsidRDefault="00093AA1" w:rsidP="00E71FC3">
      <w:pPr>
        <w:pStyle w:val="NoSpacing"/>
      </w:pPr>
      <w:r>
        <w:rPr>
          <w:u w:val="single"/>
        </w:rPr>
        <w:t>Hugh UNTON</w:t>
      </w:r>
      <w:r>
        <w:t xml:space="preserve">  </w:t>
      </w:r>
      <w:proofErr w:type="gramStart"/>
      <w:r>
        <w:t xml:space="preserve">   (</w:t>
      </w:r>
      <w:proofErr w:type="gramEnd"/>
      <w:r>
        <w:t>fl.1465)</w:t>
      </w:r>
    </w:p>
    <w:p w14:paraId="2B46EB2F" w14:textId="77777777" w:rsidR="00093AA1" w:rsidRDefault="00093AA1" w:rsidP="00E71FC3">
      <w:pPr>
        <w:pStyle w:val="NoSpacing"/>
      </w:pPr>
    </w:p>
    <w:p w14:paraId="5AB92843" w14:textId="77777777" w:rsidR="00093AA1" w:rsidRDefault="00093AA1" w:rsidP="00E71FC3">
      <w:pPr>
        <w:pStyle w:val="NoSpacing"/>
      </w:pPr>
    </w:p>
    <w:p w14:paraId="0C4A8968" w14:textId="6CA16CAE" w:rsidR="00093AA1" w:rsidRDefault="00093AA1" w:rsidP="00E71FC3">
      <w:pPr>
        <w:pStyle w:val="NoSpacing"/>
      </w:pPr>
      <w:r>
        <w:t>= Anne</w:t>
      </w:r>
      <w:r w:rsidR="00766BCC">
        <w:t>(q.v.)</w:t>
      </w:r>
      <w:r>
        <w:t xml:space="preserve">, daughter of William </w:t>
      </w:r>
      <w:proofErr w:type="spellStart"/>
      <w:r>
        <w:t>Fettiplace</w:t>
      </w:r>
      <w:proofErr w:type="spellEnd"/>
      <w:r>
        <w:t>.   (H.P. p.896)</w:t>
      </w:r>
    </w:p>
    <w:p w14:paraId="2285FFF3" w14:textId="77777777" w:rsidR="00093AA1" w:rsidRDefault="00093AA1" w:rsidP="00E71FC3">
      <w:pPr>
        <w:pStyle w:val="NoSpacing"/>
      </w:pPr>
    </w:p>
    <w:p w14:paraId="09B8C45A" w14:textId="77777777" w:rsidR="00093AA1" w:rsidRDefault="00093AA1" w:rsidP="00E71FC3">
      <w:pPr>
        <w:pStyle w:val="NoSpacing"/>
      </w:pPr>
    </w:p>
    <w:p w14:paraId="10517795" w14:textId="07D32FF2" w:rsidR="00093AA1" w:rsidRDefault="00093AA1" w:rsidP="00E71FC3">
      <w:pPr>
        <w:pStyle w:val="NoSpacing"/>
      </w:pPr>
      <w:r>
        <w:t>1 June 2018</w:t>
      </w:r>
    </w:p>
    <w:p w14:paraId="4BE31D92" w14:textId="6DD6E19D" w:rsidR="00766BCC" w:rsidRPr="00093AA1" w:rsidRDefault="00766BCC" w:rsidP="00E71FC3">
      <w:pPr>
        <w:pStyle w:val="NoSpacing"/>
      </w:pPr>
      <w:r>
        <w:t>21 May 2019</w:t>
      </w:r>
      <w:bookmarkStart w:id="0" w:name="_GoBack"/>
      <w:bookmarkEnd w:id="0"/>
    </w:p>
    <w:sectPr w:rsidR="00766BCC" w:rsidRPr="00093A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3B282" w14:textId="77777777" w:rsidR="00093AA1" w:rsidRDefault="00093AA1" w:rsidP="00E71FC3">
      <w:pPr>
        <w:spacing w:after="0" w:line="240" w:lineRule="auto"/>
      </w:pPr>
      <w:r>
        <w:separator/>
      </w:r>
    </w:p>
  </w:endnote>
  <w:endnote w:type="continuationSeparator" w:id="0">
    <w:p w14:paraId="6162EC19" w14:textId="77777777" w:rsidR="00093AA1" w:rsidRDefault="00093A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A3D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53C2A" w14:textId="77777777" w:rsidR="00093AA1" w:rsidRDefault="00093AA1" w:rsidP="00E71FC3">
      <w:pPr>
        <w:spacing w:after="0" w:line="240" w:lineRule="auto"/>
      </w:pPr>
      <w:r>
        <w:separator/>
      </w:r>
    </w:p>
  </w:footnote>
  <w:footnote w:type="continuationSeparator" w:id="0">
    <w:p w14:paraId="347FB4FA" w14:textId="77777777" w:rsidR="00093AA1" w:rsidRDefault="00093A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AA1"/>
    <w:rsid w:val="00093AA1"/>
    <w:rsid w:val="001A7C09"/>
    <w:rsid w:val="00577BD5"/>
    <w:rsid w:val="00656CBA"/>
    <w:rsid w:val="006A1F77"/>
    <w:rsid w:val="00733BE7"/>
    <w:rsid w:val="00766BC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694A4"/>
  <w15:chartTrackingRefBased/>
  <w15:docId w15:val="{3AE5A885-122E-4FD2-9FBE-EC881516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2018-06-01T19:52:00Z</dcterms:created>
  <dcterms:modified xsi:type="dcterms:W3CDTF">2019-05-21T07:57:00Z</dcterms:modified>
</cp:coreProperties>
</file>